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63F" w:rsidRPr="0092172D" w:rsidRDefault="00D2263F" w:rsidP="0092172D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172D">
        <w:rPr>
          <w:rFonts w:ascii="Times New Roman" w:hAnsi="Times New Roman"/>
          <w:b/>
          <w:sz w:val="28"/>
          <w:szCs w:val="28"/>
        </w:rPr>
        <w:t>ИНФОРМАЦИЯ</w:t>
      </w:r>
    </w:p>
    <w:p w:rsidR="00D2263F" w:rsidRPr="0092172D" w:rsidRDefault="00D2263F" w:rsidP="009217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172D">
        <w:rPr>
          <w:rFonts w:ascii="Times New Roman" w:hAnsi="Times New Roman"/>
          <w:b/>
          <w:sz w:val="28"/>
          <w:szCs w:val="28"/>
        </w:rPr>
        <w:t xml:space="preserve">Об итогах рассмотрения обращений граждан, </w:t>
      </w:r>
    </w:p>
    <w:p w:rsidR="00D2263F" w:rsidRPr="0092172D" w:rsidRDefault="00D2263F" w:rsidP="009217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172D">
        <w:rPr>
          <w:rFonts w:ascii="Times New Roman" w:hAnsi="Times New Roman"/>
          <w:b/>
          <w:sz w:val="28"/>
          <w:szCs w:val="28"/>
        </w:rPr>
        <w:t>поступивших в администрацию Октябрьского сельсовета Краснозерского района Новосибирской области</w:t>
      </w:r>
    </w:p>
    <w:p w:rsidR="00D2263F" w:rsidRPr="0092172D" w:rsidRDefault="00D2263F" w:rsidP="0092172D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172D">
        <w:rPr>
          <w:rFonts w:ascii="Times New Roman" w:hAnsi="Times New Roman"/>
          <w:b/>
          <w:sz w:val="28"/>
          <w:szCs w:val="28"/>
        </w:rPr>
        <w:t>за 2016 год</w:t>
      </w:r>
    </w:p>
    <w:p w:rsidR="00D2263F" w:rsidRPr="0092172D" w:rsidRDefault="00D2263F" w:rsidP="0092172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92172D">
        <w:rPr>
          <w:rFonts w:ascii="Times New Roman" w:hAnsi="Times New Roman"/>
          <w:sz w:val="28"/>
          <w:szCs w:val="28"/>
        </w:rPr>
        <w:t xml:space="preserve">    Рассмотрение обращений граждан, адресованных Главе Октябрьского сельсовета Краснозерского района, ведется в соответствии с Конституцией Российской Федерации, действующим федеральным и областным законодательством, правовыми актами Октябрьского сельсовета. Организацию работы по своевременному и полному рассмотрению обращений граждан осуществляет специалист администрации, ответственный за прием граждан.</w:t>
      </w:r>
    </w:p>
    <w:p w:rsidR="00D2263F" w:rsidRPr="0092172D" w:rsidRDefault="00D2263F" w:rsidP="0092172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92172D">
        <w:rPr>
          <w:rFonts w:ascii="Times New Roman" w:hAnsi="Times New Roman"/>
          <w:sz w:val="28"/>
          <w:szCs w:val="28"/>
        </w:rPr>
        <w:t xml:space="preserve">    Возможность гражданам, представителям организаций и общественных объединений обратиться к главе Октябрьского сельсовета реализована путем направления письменных обращений по почте, в форме электронного документа на официальном интернет-сайте администрации Октябрьского сельсовета </w:t>
      </w:r>
      <w:r w:rsidRPr="0092172D">
        <w:rPr>
          <w:rFonts w:ascii="Times New Roman" w:hAnsi="Times New Roman"/>
          <w:color w:val="0070C0"/>
          <w:sz w:val="28"/>
          <w:szCs w:val="28"/>
          <w:u w:val="single"/>
          <w:lang w:val="en-US"/>
        </w:rPr>
        <w:t>okt</w:t>
      </w:r>
      <w:hyperlink r:id="rId4" w:history="1">
        <w:r w:rsidRPr="0092172D">
          <w:rPr>
            <w:rStyle w:val="Hyperlink"/>
            <w:rFonts w:ascii="Times New Roman" w:hAnsi="Times New Roman"/>
            <w:color w:val="0070C0"/>
            <w:sz w:val="28"/>
            <w:szCs w:val="28"/>
          </w:rPr>
          <w:t>adm</w:t>
        </w:r>
        <w:r w:rsidRPr="0092172D">
          <w:rPr>
            <w:rStyle w:val="Hyperlink"/>
            <w:rFonts w:ascii="Times New Roman" w:hAnsi="Times New Roman"/>
            <w:color w:val="0070C0"/>
            <w:sz w:val="28"/>
            <w:szCs w:val="28"/>
            <w:lang w:val="en-US"/>
          </w:rPr>
          <w:t>in</w:t>
        </w:r>
        <w:r w:rsidRPr="0092172D">
          <w:rPr>
            <w:rStyle w:val="Hyperlink"/>
            <w:rFonts w:ascii="Times New Roman" w:hAnsi="Times New Roman"/>
            <w:color w:val="0070C0"/>
            <w:sz w:val="28"/>
            <w:szCs w:val="28"/>
          </w:rPr>
          <w:t>@</w:t>
        </w:r>
        <w:r w:rsidRPr="0092172D">
          <w:rPr>
            <w:rStyle w:val="Hyperlink"/>
            <w:rFonts w:ascii="Times New Roman" w:hAnsi="Times New Roman"/>
            <w:color w:val="0070C0"/>
            <w:sz w:val="28"/>
            <w:szCs w:val="28"/>
            <w:lang w:val="en-US"/>
          </w:rPr>
          <w:t>mail</w:t>
        </w:r>
        <w:r w:rsidRPr="0092172D">
          <w:rPr>
            <w:rStyle w:val="Hyperlink"/>
            <w:rFonts w:ascii="Times New Roman" w:hAnsi="Times New Roman"/>
            <w:color w:val="0070C0"/>
            <w:sz w:val="28"/>
            <w:szCs w:val="28"/>
          </w:rPr>
          <w:t>.ru</w:t>
        </w:r>
      </w:hyperlink>
      <w:r w:rsidRPr="0092172D">
        <w:rPr>
          <w:rFonts w:ascii="Times New Roman" w:hAnsi="Times New Roman"/>
          <w:sz w:val="28"/>
          <w:szCs w:val="28"/>
        </w:rPr>
        <w:t>,  и лично на  приемах граждан главой Октябрьского сельсовета.</w:t>
      </w:r>
    </w:p>
    <w:p w:rsidR="00D2263F" w:rsidRPr="0092172D" w:rsidRDefault="00D2263F" w:rsidP="0092172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92172D">
        <w:rPr>
          <w:rFonts w:ascii="Times New Roman" w:hAnsi="Times New Roman"/>
          <w:sz w:val="28"/>
          <w:szCs w:val="28"/>
        </w:rPr>
        <w:t xml:space="preserve">    Требования к организации работы по рассмотрению обращений граждан и проведению личного приема граждан в администрации Октябрьского сельсовета Краснозерского района Новосибирской области (далее – администрация) установлены Постановлением администрации Октябрьского сельсовета Краснозерского района Новосибирской области от 28.05.2015 г № 43 «Об утверждении инструкции по организации работы с обращениями граждан и проведению личного приема граждан в администрации Октябрьского сельсовета Краснозерского района Новосибирской области».</w:t>
      </w:r>
    </w:p>
    <w:p w:rsidR="00D2263F" w:rsidRPr="0092172D" w:rsidRDefault="00D2263F" w:rsidP="0092172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92172D">
        <w:rPr>
          <w:rFonts w:ascii="Times New Roman" w:hAnsi="Times New Roman"/>
          <w:sz w:val="28"/>
          <w:szCs w:val="28"/>
        </w:rPr>
        <w:t xml:space="preserve">   В период с 01.01.2016  по 31.12.2016  главе Октябрьского сельсовета поступило  28 обращений.</w:t>
      </w:r>
    </w:p>
    <w:p w:rsidR="00D2263F" w:rsidRPr="0092172D" w:rsidRDefault="00D2263F" w:rsidP="0092172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92172D">
        <w:rPr>
          <w:rFonts w:ascii="Times New Roman" w:hAnsi="Times New Roman"/>
          <w:sz w:val="28"/>
          <w:szCs w:val="28"/>
        </w:rPr>
        <w:t xml:space="preserve">  Наибольшее количество вопросов, поднимаемых гражданами в своих обращениях, связаны с:</w:t>
      </w:r>
    </w:p>
    <w:p w:rsidR="00D2263F" w:rsidRPr="0092172D" w:rsidRDefault="00D2263F" w:rsidP="0092172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92172D">
        <w:rPr>
          <w:rFonts w:ascii="Times New Roman" w:hAnsi="Times New Roman"/>
          <w:sz w:val="28"/>
          <w:szCs w:val="28"/>
        </w:rPr>
        <w:t xml:space="preserve">   - жилищно-коммунальной сферой (чистка дорог, подключение воды, отопление) – 18</w:t>
      </w:r>
    </w:p>
    <w:p w:rsidR="00D2263F" w:rsidRPr="0092172D" w:rsidRDefault="00D2263F" w:rsidP="0092172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92172D">
        <w:rPr>
          <w:rFonts w:ascii="Times New Roman" w:hAnsi="Times New Roman"/>
          <w:sz w:val="28"/>
          <w:szCs w:val="28"/>
        </w:rPr>
        <w:t xml:space="preserve">   - по иным  вопросам – 10</w:t>
      </w:r>
    </w:p>
    <w:p w:rsidR="00D2263F" w:rsidRPr="0092172D" w:rsidRDefault="00D2263F" w:rsidP="0092172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92172D">
        <w:rPr>
          <w:rFonts w:ascii="Times New Roman" w:hAnsi="Times New Roman"/>
          <w:sz w:val="28"/>
          <w:szCs w:val="28"/>
        </w:rPr>
        <w:t xml:space="preserve">  Всего обращений  граждан в администрацию Октябрьского сельсовета за 2016 год:  </w:t>
      </w:r>
    </w:p>
    <w:p w:rsidR="00D2263F" w:rsidRPr="0092172D" w:rsidRDefault="00D2263F" w:rsidP="0092172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92172D">
        <w:rPr>
          <w:rFonts w:ascii="Times New Roman" w:hAnsi="Times New Roman"/>
          <w:sz w:val="28"/>
          <w:szCs w:val="28"/>
        </w:rPr>
        <w:t xml:space="preserve">Письменных обращений  - 9 </w:t>
      </w:r>
    </w:p>
    <w:p w:rsidR="00D2263F" w:rsidRPr="0092172D" w:rsidRDefault="00D2263F" w:rsidP="0092172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92172D">
        <w:rPr>
          <w:rFonts w:ascii="Times New Roman" w:hAnsi="Times New Roman"/>
          <w:sz w:val="28"/>
          <w:szCs w:val="28"/>
        </w:rPr>
        <w:t xml:space="preserve"> Устных обращений, поступивших по телефону – 9</w:t>
      </w:r>
    </w:p>
    <w:p w:rsidR="00D2263F" w:rsidRPr="0092172D" w:rsidRDefault="00D2263F" w:rsidP="00C554DB">
      <w:pPr>
        <w:jc w:val="both"/>
        <w:rPr>
          <w:rFonts w:ascii="Times New Roman" w:hAnsi="Times New Roman"/>
          <w:sz w:val="28"/>
          <w:szCs w:val="28"/>
        </w:rPr>
      </w:pPr>
      <w:r w:rsidRPr="0092172D">
        <w:rPr>
          <w:rFonts w:ascii="Times New Roman" w:hAnsi="Times New Roman"/>
          <w:sz w:val="28"/>
          <w:szCs w:val="28"/>
        </w:rPr>
        <w:t>На личном приеме принято – 10.</w:t>
      </w:r>
    </w:p>
    <w:sectPr w:rsidR="00D2263F" w:rsidRPr="0092172D" w:rsidSect="0092172D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54DB"/>
    <w:rsid w:val="00212362"/>
    <w:rsid w:val="00217A4B"/>
    <w:rsid w:val="002D6E97"/>
    <w:rsid w:val="004A4CCD"/>
    <w:rsid w:val="005801E1"/>
    <w:rsid w:val="005832FC"/>
    <w:rsid w:val="00583A64"/>
    <w:rsid w:val="008E46C6"/>
    <w:rsid w:val="0092172D"/>
    <w:rsid w:val="009444BD"/>
    <w:rsid w:val="00B769DA"/>
    <w:rsid w:val="00C554DB"/>
    <w:rsid w:val="00CA035C"/>
    <w:rsid w:val="00D17558"/>
    <w:rsid w:val="00D2263F"/>
    <w:rsid w:val="00D3605B"/>
    <w:rsid w:val="00D4618F"/>
    <w:rsid w:val="00D54475"/>
    <w:rsid w:val="00EB6142"/>
    <w:rsid w:val="00FA2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2F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C554D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70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i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296</Words>
  <Characters>1691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2016-02-09T06:19:00Z</dcterms:created>
  <dcterms:modified xsi:type="dcterms:W3CDTF">2016-12-28T05:20:00Z</dcterms:modified>
</cp:coreProperties>
</file>